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7FBDC" w14:textId="571B7FBB" w:rsidR="005E5BD0" w:rsidRDefault="002E4790" w:rsidP="0021060F">
      <w:pPr>
        <w:pStyle w:val="Da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0" wp14:anchorId="5E511384" wp14:editId="69617651">
                <wp:simplePos x="0" y="0"/>
                <wp:positionH relativeFrom="page">
                  <wp:posOffset>306705</wp:posOffset>
                </wp:positionH>
                <wp:positionV relativeFrom="margin">
                  <wp:align>top</wp:align>
                </wp:positionV>
                <wp:extent cx="2082165" cy="4572000"/>
                <wp:effectExtent l="0" t="0" r="0" b="0"/>
                <wp:wrapSquare wrapText="bothSides"/>
                <wp:docPr id="1" name="Text Box 2" title="Text box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165" cy="457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highlight w:val="yellow"/>
                              </w:rPr>
                              <w:alias w:val="Author"/>
                              <w:tag w:val="Author"/>
                              <w:id w:val="1584492703"/>
                              <w:placeholder>
                                <w:docPart w:val="8B654BC1F77D4D1E9BFFD5D1FD38472B"/>
                              </w:placeholder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15:appearance w15:val="hidden"/>
                              <w:text/>
                            </w:sdtPr>
                            <w:sdtEndPr/>
                            <w:sdtContent>
                              <w:p w14:paraId="49B66A87" w14:textId="03DCB5FE" w:rsidR="005E5BD0" w:rsidRPr="00AC18F7" w:rsidRDefault="002C3679">
                                <w:pPr>
                                  <w:pStyle w:val="SidebarCompanyInfo"/>
                                  <w:rPr>
                                    <w:highlight w:val="yellow"/>
                                  </w:rPr>
                                </w:pPr>
                                <w:r w:rsidRPr="00AC18F7">
                                  <w:rPr>
                                    <w:highlight w:val="yellow"/>
                                  </w:rPr>
                                  <w:t>NAME</w:t>
                                </w:r>
                              </w:p>
                            </w:sdtContent>
                          </w:sdt>
                          <w:sdt>
                            <w:sdtPr>
                              <w:alias w:val="Company Name"/>
                              <w:id w:val="437600817"/>
                              <w:placeholder>
                                <w:docPart w:val="85E36B36242E4016A04575790C069E8F"/>
                              </w:placeholder>
                              <w:dataBinding w:xpath="//Organization" w:storeItemID="{31332E6C-8EB7-4DA9-9D12-558EBCE26A70}"/>
                              <w15:appearance w15:val="hidden"/>
                              <w:text/>
                            </w:sdtPr>
                            <w:sdtEndPr/>
                            <w:sdtContent>
                              <w:p w14:paraId="76219336" w14:textId="767BA85F" w:rsidR="005E5BD0" w:rsidRPr="00AC18F7" w:rsidRDefault="00FB296B">
                                <w:pPr>
                                  <w:pStyle w:val="SidebarCompanyInfo"/>
                                  <w:rPr>
                                    <w:highlight w:val="yellow"/>
                                  </w:rPr>
                                </w:pPr>
                                <w:r>
                                  <w:t>Advanced</w:t>
                                </w:r>
                                <w:r w:rsidR="00E53856" w:rsidRPr="00AC18F7">
                                  <w:t xml:space="preserve"> Power</w:t>
                                </w:r>
                              </w:p>
                            </w:sdtContent>
                          </w:sdt>
                          <w:p w14:paraId="01196B1E" w14:textId="77777777" w:rsidR="005E5BD0" w:rsidRPr="00AC18F7" w:rsidRDefault="00B270B9">
                            <w:pPr>
                              <w:pStyle w:val="SidebarCompanyInfo"/>
                              <w:rPr>
                                <w:highlight w:val="yellow"/>
                              </w:rPr>
                            </w:pPr>
                            <w:sdt>
                              <w:sdtPr>
                                <w:rPr>
                                  <w:highlight w:val="yellow"/>
                                </w:rPr>
                                <w:alias w:val="Company Street Address"/>
                                <w:id w:val="818389793"/>
                                <w:placeholder>
                                  <w:docPart w:val="2CB33E46335347A1934A4FC3C957AF71"/>
                                </w:placeholder>
                                <w:showingPlcHdr/>
                                <w:dataBinding w:prefixMappings="xmlns:ns0='http://schemas.microsoft.com/office/2006/coverPageProps'" w:xpath="/ns0:CoverPageProperties[1]/ns0:CompanyAddress[1]" w:storeItemID="{55AF091B-3C7A-41E3-B477-F2FDAA23CFDA}"/>
                                <w15:appearance w15:val="hidden"/>
                                <w:text w:multiLine="1"/>
                              </w:sdtPr>
                              <w:sdtEndPr/>
                              <w:sdtContent>
                                <w:r w:rsidR="002E4790" w:rsidRPr="00AC18F7">
                                  <w:rPr>
                                    <w:highlight w:val="yellow"/>
                                  </w:rPr>
                                  <w:t>Company Address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highlight w:val="yellow"/>
                              </w:rPr>
                              <w:alias w:val="Telephone Number"/>
                              <w:tag w:val="Telephone Number"/>
                              <w:id w:val="437600815"/>
                              <w:placeholder>
                                <w:docPart w:val="BEA37311CDB0452FBD82197F90D964DA"/>
                              </w:placeholder>
                              <w:temporary/>
                              <w:showingPlcHdr/>
                              <w:dataBinding w:xpath="//Phone" w:storeItemID="{31332E6C-8EB7-4DA9-9D12-558EBCE26A70}"/>
                              <w15:appearance w15:val="hidden"/>
                              <w:text/>
                            </w:sdtPr>
                            <w:sdtEndPr/>
                            <w:sdtContent>
                              <w:p w14:paraId="73D16083" w14:textId="4D2B6E1C" w:rsidR="005E5BD0" w:rsidRPr="00AC18F7" w:rsidRDefault="002E4790" w:rsidP="002C3679">
                                <w:pPr>
                                  <w:pStyle w:val="SidebarContactInfo"/>
                                  <w:rPr>
                                    <w:highlight w:val="yellow"/>
                                  </w:rPr>
                                </w:pPr>
                                <w:r w:rsidRPr="00AC18F7">
                                  <w:rPr>
                                    <w:highlight w:val="yellow"/>
                                  </w:rPr>
                                  <w:t>Telephone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highlight w:val="yellow"/>
                              </w:rPr>
                              <w:alias w:val="Email address"/>
                              <w:tag w:val="Email address"/>
                              <w:id w:val="437600814"/>
                              <w:placeholder>
                                <w:docPart w:val="C1461D67381948D7A541AE7863AE560A"/>
                              </w:placeholder>
                              <w:temporary/>
                              <w:showingPlcHdr/>
                              <w:dataBinding w:xpath="//Email" w:storeItemID="{31332E6C-8EB7-4DA9-9D12-558EBCE26A70}"/>
                              <w15:appearance w15:val="hidden"/>
                              <w:text/>
                            </w:sdtPr>
                            <w:sdtEndPr/>
                            <w:sdtContent>
                              <w:p w14:paraId="42706BD7" w14:textId="77777777" w:rsidR="005E5BD0" w:rsidRDefault="002E4790">
                                <w:pPr>
                                  <w:pStyle w:val="SidebarContactInfo"/>
                                </w:pPr>
                                <w:r w:rsidRPr="00AC18F7">
                                  <w:rPr>
                                    <w:highlight w:val="yellow"/>
                                  </w:rPr>
                                  <w:t>Email</w:t>
                                </w:r>
                              </w:p>
                            </w:sdtContent>
                          </w:sdt>
                          <w:p w14:paraId="6DE5E075" w14:textId="77777777" w:rsidR="005E5BD0" w:rsidRDefault="005E5BD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left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51138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Title: Text box" style="position:absolute;margin-left:24.15pt;margin-top:0;width:163.95pt;height:5in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margin;mso-width-percent:0;mso-height-percent:0;mso-width-relative:lef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" o:allowincell="f" o:allowoverlap="f" stroked="f">
                <v:textbox inset="0,0,0,0">
                  <w:txbxContent>
                    <w:sdt>
                      <w:sdtPr>
                        <w:rPr>
                          <w:highlight w:val="yellow"/>
                        </w:rPr>
                        <w:alias w:val="Author"/>
                        <w:tag w:val="Author"/>
                        <w:id w:val="1584492703"/>
                        <w:placeholder>
                          <w:docPart w:val="8B654BC1F77D4D1E9BFFD5D1FD38472B"/>
                        </w:placeholder>
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<w15:appearance w15:val="hidden"/>
                        <w:text/>
                      </w:sdtPr>
                      <w:sdtEndPr/>
                      <w:sdtContent>
                        <w:p w14:paraId="49B66A87" w14:textId="03DCB5FE" w:rsidR="005E5BD0" w:rsidRPr="00AC18F7" w:rsidRDefault="002C3679">
                          <w:pPr>
                            <w:pStyle w:val="SidebarCompanyInfo"/>
                            <w:rPr>
                              <w:highlight w:val="yellow"/>
                            </w:rPr>
                          </w:pPr>
                          <w:r w:rsidRPr="00AC18F7">
                            <w:rPr>
                              <w:highlight w:val="yellow"/>
                            </w:rPr>
                            <w:t>NAME</w:t>
                          </w:r>
                        </w:p>
                      </w:sdtContent>
                    </w:sdt>
                    <w:sdt>
                      <w:sdtPr>
                        <w:alias w:val="Company Name"/>
                        <w:id w:val="437600817"/>
                        <w:placeholder>
                          <w:docPart w:val="85E36B36242E4016A04575790C069E8F"/>
                        </w:placeholder>
                        <w:dataBinding w:xpath="//Organization" w:storeItemID="{31332E6C-8EB7-4DA9-9D12-558EBCE26A70}"/>
                        <w15:appearance w15:val="hidden"/>
                        <w:text/>
                      </w:sdtPr>
                      <w:sdtEndPr/>
                      <w:sdtContent>
                        <w:p w14:paraId="76219336" w14:textId="767BA85F" w:rsidR="005E5BD0" w:rsidRPr="00AC18F7" w:rsidRDefault="00FB296B">
                          <w:pPr>
                            <w:pStyle w:val="SidebarCompanyInfo"/>
                            <w:rPr>
                              <w:highlight w:val="yellow"/>
                            </w:rPr>
                          </w:pPr>
                          <w:r>
                            <w:t>Advanced</w:t>
                          </w:r>
                          <w:r w:rsidR="00E53856" w:rsidRPr="00AC18F7">
                            <w:t xml:space="preserve"> Power</w:t>
                          </w:r>
                        </w:p>
                      </w:sdtContent>
                    </w:sdt>
                    <w:p w14:paraId="01196B1E" w14:textId="77777777" w:rsidR="005E5BD0" w:rsidRPr="00AC18F7" w:rsidRDefault="00B270B9">
                      <w:pPr>
                        <w:pStyle w:val="SidebarCompanyInfo"/>
                        <w:rPr>
                          <w:highlight w:val="yellow"/>
                        </w:rPr>
                      </w:pPr>
                      <w:sdt>
                        <w:sdtPr>
                          <w:rPr>
                            <w:highlight w:val="yellow"/>
                          </w:rPr>
                          <w:alias w:val="Company Street Address"/>
                          <w:id w:val="818389793"/>
                          <w:placeholder>
                            <w:docPart w:val="2CB33E46335347A1934A4FC3C957AF71"/>
                          </w:placeholder>
                          <w:showingPlcHdr/>
                          <w:dataBinding w:prefixMappings="xmlns:ns0='http://schemas.microsoft.com/office/2006/coverPageProps'" w:xpath="/ns0:CoverPageProperties[1]/ns0:CompanyAddress[1]" w:storeItemID="{55AF091B-3C7A-41E3-B477-F2FDAA23CFDA}"/>
                          <w15:appearance w15:val="hidden"/>
                          <w:text w:multiLine="1"/>
                        </w:sdtPr>
                        <w:sdtEndPr/>
                        <w:sdtContent>
                          <w:r w:rsidR="002E4790" w:rsidRPr="00AC18F7">
                            <w:rPr>
                              <w:highlight w:val="yellow"/>
                            </w:rPr>
                            <w:t>Company Address</w:t>
                          </w:r>
                        </w:sdtContent>
                      </w:sdt>
                    </w:p>
                    <w:sdt>
                      <w:sdtPr>
                        <w:rPr>
                          <w:highlight w:val="yellow"/>
                        </w:rPr>
                        <w:alias w:val="Telephone Number"/>
                        <w:tag w:val="Telephone Number"/>
                        <w:id w:val="437600815"/>
                        <w:placeholder>
                          <w:docPart w:val="BEA37311CDB0452FBD82197F90D964DA"/>
                        </w:placeholder>
                        <w:temporary/>
                        <w:showingPlcHdr/>
                        <w:dataBinding w:xpath="//Phone" w:storeItemID="{31332E6C-8EB7-4DA9-9D12-558EBCE26A70}"/>
                        <w15:appearance w15:val="hidden"/>
                        <w:text/>
                      </w:sdtPr>
                      <w:sdtEndPr/>
                      <w:sdtContent>
                        <w:p w14:paraId="73D16083" w14:textId="4D2B6E1C" w:rsidR="005E5BD0" w:rsidRPr="00AC18F7" w:rsidRDefault="002E4790" w:rsidP="002C3679">
                          <w:pPr>
                            <w:pStyle w:val="SidebarContactInfo"/>
                            <w:rPr>
                              <w:highlight w:val="yellow"/>
                            </w:rPr>
                          </w:pPr>
                          <w:r w:rsidRPr="00AC18F7">
                            <w:rPr>
                              <w:highlight w:val="yellow"/>
                            </w:rPr>
                            <w:t>Telephone</w:t>
                          </w:r>
                        </w:p>
                      </w:sdtContent>
                    </w:sdt>
                    <w:sdt>
                      <w:sdtPr>
                        <w:rPr>
                          <w:highlight w:val="yellow"/>
                        </w:rPr>
                        <w:alias w:val="Email address"/>
                        <w:tag w:val="Email address"/>
                        <w:id w:val="437600814"/>
                        <w:placeholder>
                          <w:docPart w:val="C1461D67381948D7A541AE7863AE560A"/>
                        </w:placeholder>
                        <w:temporary/>
                        <w:showingPlcHdr/>
                        <w:dataBinding w:xpath="//Email" w:storeItemID="{31332E6C-8EB7-4DA9-9D12-558EBCE26A70}"/>
                        <w15:appearance w15:val="hidden"/>
                        <w:text/>
                      </w:sdtPr>
                      <w:sdtEndPr/>
                      <w:sdtContent>
                        <w:p w14:paraId="42706BD7" w14:textId="77777777" w:rsidR="005E5BD0" w:rsidRDefault="002E4790">
                          <w:pPr>
                            <w:pStyle w:val="SidebarContactInfo"/>
                          </w:pPr>
                          <w:r w:rsidRPr="00AC18F7">
                            <w:rPr>
                              <w:highlight w:val="yellow"/>
                            </w:rPr>
                            <w:t>Email</w:t>
                          </w:r>
                        </w:p>
                      </w:sdtContent>
                    </w:sdt>
                    <w:p w14:paraId="6DE5E075" w14:textId="77777777" w:rsidR="005E5BD0" w:rsidRDefault="005E5BD0"/>
                  </w:txbxContent>
                </v:textbox>
                <w10:wrap type="square" anchorx="page" anchory="margin"/>
                <w10:anchorlock/>
              </v:shape>
            </w:pict>
          </mc:Fallback>
        </mc:AlternateContent>
      </w:r>
      <w:r w:rsidR="00590E56">
        <w:t>Public Utility Commission of Texas</w:t>
      </w:r>
    </w:p>
    <w:p w14:paraId="62C5CEDA" w14:textId="1409F1F9" w:rsidR="00615C3B" w:rsidRPr="00615C3B" w:rsidRDefault="00615C3B" w:rsidP="00615C3B">
      <w:pPr>
        <w:pStyle w:val="RecipientAddress"/>
        <w:rPr>
          <w:color w:val="auto"/>
        </w:rPr>
      </w:pPr>
      <w:r w:rsidRPr="00615C3B">
        <w:rPr>
          <w:color w:val="auto"/>
        </w:rPr>
        <w:t>PO Box 13326</w:t>
      </w:r>
    </w:p>
    <w:p w14:paraId="600607E1" w14:textId="1BE3FA67" w:rsidR="005E5BD0" w:rsidRPr="00615C3B" w:rsidRDefault="00615C3B" w:rsidP="00615C3B">
      <w:pPr>
        <w:pStyle w:val="RecipientAddress"/>
        <w:rPr>
          <w:color w:val="auto"/>
        </w:rPr>
      </w:pPr>
      <w:r w:rsidRPr="00615C3B">
        <w:rPr>
          <w:color w:val="auto"/>
        </w:rPr>
        <w:t>Austin, TX 78711-3326</w:t>
      </w:r>
    </w:p>
    <w:p w14:paraId="62691E39" w14:textId="77777777" w:rsidR="005E5BD0" w:rsidRDefault="00B270B9">
      <w:pPr>
        <w:pStyle w:val="CCBCC"/>
      </w:pPr>
      <w:sdt>
        <w:sdtPr>
          <w:id w:val="1739670348"/>
          <w:placeholder>
            <w:docPart w:val="5581B716A04C4E7599EEE74F56987546"/>
          </w:placeholder>
          <w:temporary/>
          <w:showingPlcHdr/>
          <w15:appearance w15:val="hidden"/>
        </w:sdtPr>
        <w:sdtEndPr/>
        <w:sdtContent>
          <w:r w:rsidR="002E4790">
            <w:t>CC/BCC Block:</w:t>
          </w:r>
        </w:sdtContent>
      </w:sdt>
      <w:r w:rsidR="002E4790">
        <w:t xml:space="preserve"> </w:t>
      </w:r>
    </w:p>
    <w:p w14:paraId="75B96897" w14:textId="77777777" w:rsidR="005E5BD0" w:rsidRDefault="00B270B9">
      <w:pPr>
        <w:pStyle w:val="CCBCC"/>
      </w:pPr>
      <w:sdt>
        <w:sdtPr>
          <w:id w:val="521588955"/>
          <w:placeholder>
            <w:docPart w:val="8654EE735AF543F9BBE185706E636B1C"/>
          </w:placeholder>
          <w:temporary/>
          <w:showingPlcHdr/>
          <w15:appearance w15:val="hidden"/>
        </w:sdtPr>
        <w:sdtEndPr/>
        <w:sdtContent>
          <w:r w:rsidR="002E4790">
            <w:t>Enclosure:</w:t>
          </w:r>
        </w:sdtContent>
      </w:sdt>
      <w:r w:rsidR="002E4790">
        <w:t xml:space="preserve"> </w:t>
      </w:r>
    </w:p>
    <w:p w14:paraId="64EE5AAB" w14:textId="66920295" w:rsidR="005E5BD0" w:rsidRDefault="002C3679">
      <w:pPr>
        <w:pStyle w:val="Salutation"/>
      </w:pPr>
      <w:r>
        <w:t>Greetings:</w:t>
      </w:r>
    </w:p>
    <w:p w14:paraId="0F47E64E" w14:textId="6AB17B36" w:rsidR="005E5BD0" w:rsidRDefault="002C3679" w:rsidP="002C3679">
      <w:r>
        <w:t xml:space="preserve">This letter is to serve as notice to the Public Utility Commission of Texas that all </w:t>
      </w:r>
      <w:r w:rsidR="0012015E">
        <w:t xml:space="preserve">relevant </w:t>
      </w:r>
      <w:r w:rsidR="00FB296B">
        <w:t>Advanced Power - Cutlass Storage Project</w:t>
      </w:r>
      <w:r w:rsidR="00E60756">
        <w:t xml:space="preserve"> </w:t>
      </w:r>
      <w:r>
        <w:t xml:space="preserve">operating personnel are familiar with </w:t>
      </w:r>
      <w:r w:rsidR="00FB296B">
        <w:t xml:space="preserve">Advanced Power - Cutlass Storage Project </w:t>
      </w:r>
      <w:r>
        <w:t>Emergency Operations Plan (</w:t>
      </w:r>
      <w:r w:rsidR="00AC18F7">
        <w:rPr>
          <w:i/>
          <w:iCs/>
        </w:rPr>
        <w:t>WTS</w:t>
      </w:r>
      <w:r w:rsidR="003003BC" w:rsidRPr="003003BC">
        <w:rPr>
          <w:i/>
          <w:iCs/>
        </w:rPr>
        <w:t>-</w:t>
      </w:r>
      <w:r w:rsidR="00AC18F7">
        <w:rPr>
          <w:i/>
          <w:iCs/>
        </w:rPr>
        <w:t>PGC</w:t>
      </w:r>
      <w:r w:rsidR="003003BC" w:rsidRPr="003003BC">
        <w:rPr>
          <w:i/>
          <w:iCs/>
        </w:rPr>
        <w:t>EOP-1</w:t>
      </w:r>
      <w:r w:rsidR="00AC18F7">
        <w:rPr>
          <w:i/>
          <w:iCs/>
        </w:rPr>
        <w:t>.0</w:t>
      </w:r>
      <w:r w:rsidR="003003BC" w:rsidRPr="003003BC">
        <w:rPr>
          <w:i/>
          <w:iCs/>
        </w:rPr>
        <w:t xml:space="preserve"> Emergency Operations Plan</w:t>
      </w:r>
      <w:r>
        <w:t xml:space="preserve">) and are familiar with their duties contained therein. </w:t>
      </w:r>
      <w:r w:rsidR="00DC6EC6">
        <w:t xml:space="preserve">The </w:t>
      </w:r>
      <w:r w:rsidR="00FB296B">
        <w:t>relevant Advanced Power - Cutlass Storage Project</w:t>
      </w:r>
      <w:r>
        <w:t xml:space="preserve"> operating staff, and its senior management are committed to following the Emergency Operations Plan, and </w:t>
      </w:r>
      <w:r w:rsidR="00590E56">
        <w:t>to the extent that</w:t>
      </w:r>
      <w:r>
        <w:t xml:space="preserve"> deviations </w:t>
      </w:r>
      <w:r w:rsidR="00590E56">
        <w:t>are</w:t>
      </w:r>
      <w:r>
        <w:t xml:space="preserve"> required, </w:t>
      </w:r>
      <w:r w:rsidR="00590E56">
        <w:t>they must be appropriate for the operating conditions during the course of the emergency. Feel f</w:t>
      </w:r>
      <w:r w:rsidR="0012015E">
        <w:t>r</w:t>
      </w:r>
      <w:r w:rsidR="00590E56">
        <w:t>ee to contact me with any questions or concerns.</w:t>
      </w:r>
    </w:p>
    <w:sdt>
      <w:sdtPr>
        <w:id w:val="-378854708"/>
        <w:placeholder>
          <w:docPart w:val="3E5E44B70BB34767BA1E271C208D865D"/>
        </w:placeholder>
        <w:temporary/>
        <w:showingPlcHdr/>
        <w15:appearance w15:val="hidden"/>
      </w:sdtPr>
      <w:sdtEndPr/>
      <w:sdtContent>
        <w:p w14:paraId="545AE539" w14:textId="77777777" w:rsidR="005E5BD0" w:rsidRDefault="002E4790">
          <w:pPr>
            <w:pStyle w:val="Closing"/>
          </w:pPr>
          <w:r>
            <w:t>Sincerely,</w:t>
          </w:r>
        </w:p>
      </w:sdtContent>
    </w:sdt>
    <w:sdt>
      <w:sdtPr>
        <w:rPr>
          <w:highlight w:val="yellow"/>
        </w:rPr>
        <w:alias w:val="Author"/>
        <w:tag w:val="Author"/>
        <w:id w:val="-830213582"/>
        <w:placeholder>
          <w:docPart w:val="29B82054931B4EE6BB7A4DD3CE187AA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15:appearance w15:val="hidden"/>
        <w:text/>
      </w:sdtPr>
      <w:sdtEndPr/>
      <w:sdtContent>
        <w:p w14:paraId="3E189FF6" w14:textId="07BD0ADA" w:rsidR="005E5BD0" w:rsidRPr="00AC18F7" w:rsidRDefault="002C3679">
          <w:pPr>
            <w:pStyle w:val="Signature"/>
            <w:rPr>
              <w:highlight w:val="yellow"/>
            </w:rPr>
          </w:pPr>
          <w:r w:rsidRPr="00AC18F7">
            <w:rPr>
              <w:highlight w:val="yellow"/>
            </w:rPr>
            <w:t>NAME</w:t>
          </w:r>
        </w:p>
      </w:sdtContent>
    </w:sdt>
    <w:sdt>
      <w:sdtPr>
        <w:rPr>
          <w:highlight w:val="yellow"/>
        </w:rPr>
        <w:alias w:val="Position"/>
        <w:id w:val="90145110"/>
        <w:placeholder>
          <w:docPart w:val="34623A9BB1F7430DA70BBCAF011C3A1B"/>
        </w:placeholder>
        <w:temporary/>
        <w:showingPlcHdr/>
        <w15:appearance w15:val="hidden"/>
      </w:sdtPr>
      <w:sdtEndPr/>
      <w:sdtContent>
        <w:p w14:paraId="51BD7B8E" w14:textId="77777777" w:rsidR="005E5BD0" w:rsidRDefault="002E4790">
          <w:pPr>
            <w:pStyle w:val="Position"/>
          </w:pPr>
          <w:r w:rsidRPr="00AC18F7">
            <w:rPr>
              <w:highlight w:val="yellow"/>
            </w:rPr>
            <w:t>Position</w:t>
          </w:r>
        </w:p>
      </w:sdtContent>
    </w:sdt>
    <w:sdt>
      <w:sdtPr>
        <w:alias w:val="Company Name"/>
        <w:id w:val="90145111"/>
        <w:placeholder>
          <w:docPart w:val="75C41866C51F4769A30F204A5E8DBD8B"/>
        </w:placeholder>
        <w:dataBinding w:xpath="//Organization" w:storeItemID="{31332E6C-8EB7-4DA9-9D12-558EBCE26A70}"/>
        <w15:appearance w15:val="hidden"/>
        <w:text/>
      </w:sdtPr>
      <w:sdtEndPr/>
      <w:sdtContent>
        <w:p w14:paraId="6D39D298" w14:textId="2878B936" w:rsidR="005E5BD0" w:rsidRDefault="00FB296B" w:rsidP="00152D13">
          <w:pPr>
            <w:spacing w:after="0"/>
          </w:pPr>
          <w:r>
            <w:t>Advanced Power</w:t>
          </w:r>
        </w:p>
      </w:sdtContent>
    </w:sdt>
    <w:p w14:paraId="1367DD6C" w14:textId="26561999" w:rsidR="00FB30CE" w:rsidRDefault="00BF6A88" w:rsidP="00152D13">
      <w:pPr>
        <w:spacing w:after="0"/>
      </w:pPr>
      <w:r>
        <w:t>Cutlass Solar Project</w:t>
      </w:r>
    </w:p>
    <w:sectPr w:rsidR="00FB30CE" w:rsidSect="003003BC">
      <w:footerReference w:type="default" r:id="rId8"/>
      <w:headerReference w:type="first" r:id="rId9"/>
      <w:pgSz w:w="12240" w:h="15840" w:code="1"/>
      <w:pgMar w:top="2880" w:right="1800" w:bottom="1440" w:left="4320" w:header="720" w:footer="720" w:gutter="0"/>
      <w:pgBorders w:offsetFrom="page">
        <w:top w:val="single" w:sz="4" w:space="24" w:color="0070C0"/>
        <w:left w:val="single" w:sz="4" w:space="24" w:color="0070C0"/>
        <w:bottom w:val="single" w:sz="4" w:space="24" w:color="0070C0"/>
        <w:right w:val="single" w:sz="4" w:space="24" w:color="0070C0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3E6FD" w14:textId="77777777" w:rsidR="008C7CFF" w:rsidRDefault="008C7CFF">
      <w:pPr>
        <w:spacing w:after="0" w:line="240" w:lineRule="auto"/>
      </w:pPr>
      <w:r>
        <w:separator/>
      </w:r>
    </w:p>
  </w:endnote>
  <w:endnote w:type="continuationSeparator" w:id="0">
    <w:p w14:paraId="3CD72AB4" w14:textId="77777777" w:rsidR="008C7CFF" w:rsidRDefault="008C7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45488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F4F420" w14:textId="77777777" w:rsidR="005E5BD0" w:rsidRDefault="002E479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15810" w14:textId="77777777" w:rsidR="008C7CFF" w:rsidRDefault="008C7CFF">
      <w:pPr>
        <w:spacing w:after="0" w:line="240" w:lineRule="auto"/>
      </w:pPr>
      <w:r>
        <w:separator/>
      </w:r>
    </w:p>
  </w:footnote>
  <w:footnote w:type="continuationSeparator" w:id="0">
    <w:p w14:paraId="3B516996" w14:textId="77777777" w:rsidR="008C7CFF" w:rsidRDefault="008C7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FB13F" w14:textId="7BF170E0" w:rsidR="00AE05F1" w:rsidRDefault="00DF18A1" w:rsidP="00904E2C">
    <w:pPr>
      <w:pStyle w:val="Header"/>
      <w:jc w:val="right"/>
    </w:pPr>
    <w:r>
      <w:rPr>
        <w:noProof/>
      </w:rPr>
      <w:drawing>
        <wp:inline distT="0" distB="0" distL="0" distR="0" wp14:anchorId="186FE459" wp14:editId="1797DFC2">
          <wp:extent cx="1657458" cy="666750"/>
          <wp:effectExtent l="0" t="0" r="0" b="0"/>
          <wp:docPr id="2" name="Picture 2" descr="A picture containing domestic ca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domestic ca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8900" cy="667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 xml:space="preserve">AP-CS-PGCEOP-1.0 </w:t>
    </w:r>
    <w:r w:rsidR="00904E2C">
      <w:t>Annex 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679"/>
    <w:rsid w:val="00055BCC"/>
    <w:rsid w:val="0012015E"/>
    <w:rsid w:val="00152D13"/>
    <w:rsid w:val="0021060F"/>
    <w:rsid w:val="002C3679"/>
    <w:rsid w:val="002E4790"/>
    <w:rsid w:val="003003BC"/>
    <w:rsid w:val="003E6C5A"/>
    <w:rsid w:val="00590E56"/>
    <w:rsid w:val="005E5BD0"/>
    <w:rsid w:val="00615C3B"/>
    <w:rsid w:val="007F18E8"/>
    <w:rsid w:val="008C7CFF"/>
    <w:rsid w:val="00904E2C"/>
    <w:rsid w:val="00A30229"/>
    <w:rsid w:val="00A64ADB"/>
    <w:rsid w:val="00AC18F7"/>
    <w:rsid w:val="00AE05F1"/>
    <w:rsid w:val="00B270B9"/>
    <w:rsid w:val="00B34E36"/>
    <w:rsid w:val="00BB1901"/>
    <w:rsid w:val="00BF6A88"/>
    <w:rsid w:val="00C73D91"/>
    <w:rsid w:val="00D64D84"/>
    <w:rsid w:val="00DC6EC6"/>
    <w:rsid w:val="00DF18A1"/>
    <w:rsid w:val="00E53856"/>
    <w:rsid w:val="00E60756"/>
    <w:rsid w:val="00F0642E"/>
    <w:rsid w:val="00FB296B"/>
    <w:rsid w:val="00FB30CE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9320DF"/>
  <w15:docId w15:val="{15B017E8-C42C-4EA7-8B73-A20E2FBC4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000000" w:themeColor="text1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4" w:qFormat="1"/>
    <w:lsdException w:name="heading 2" w:semiHidden="1" w:uiPriority="14" w:unhideWhenUsed="1" w:qFormat="1"/>
    <w:lsdException w:name="heading 3" w:semiHidden="1" w:uiPriority="14" w:unhideWhenUsed="1" w:qFormat="1"/>
    <w:lsdException w:name="heading 4" w:semiHidden="1" w:uiPriority="14" w:unhideWhenUsed="1" w:qFormat="1"/>
    <w:lsdException w:name="heading 5" w:semiHidden="1" w:uiPriority="14" w:unhideWhenUsed="1" w:qFormat="1"/>
    <w:lsdException w:name="heading 6" w:semiHidden="1" w:uiPriority="14" w:unhideWhenUsed="1" w:qFormat="1"/>
    <w:lsdException w:name="heading 7" w:semiHidden="1" w:uiPriority="14" w:unhideWhenUsed="1" w:qFormat="1"/>
    <w:lsdException w:name="heading 8" w:semiHidden="1" w:uiPriority="14" w:unhideWhenUsed="1" w:qFormat="1"/>
    <w:lsdException w:name="heading 9" w:semiHidden="1" w:uiPriority="1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5" w:unhideWhenUsed="1" w:qFormat="1"/>
    <w:lsdException w:name="Closing" w:qFormat="1"/>
    <w:lsdException w:name="Signature" w:qFormat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uiPriority="10" w:qFormat="1"/>
    <w:lsdException w:name="Date" w:uiPriority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7" w:unhideWhenUsed="1" w:qFormat="1"/>
    <w:lsdException w:name="Hyperlink" w:semiHidden="1" w:unhideWhenUsed="1"/>
    <w:lsdException w:name="FollowedHyperlink" w:semiHidden="1" w:unhideWhenUsed="1"/>
    <w:lsdException w:name="Strong" w:semiHidden="1" w:uiPriority="18" w:unhideWhenUsed="1" w:qFormat="1"/>
    <w:lsdException w:name="Emphasis" w:semiHidden="1" w:uiPriority="2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iPriority="0" w:unhideWhenUsed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uiPriority w:val="16"/>
    <w:semiHidden/>
    <w:unhideWhenUsed/>
    <w:qFormat/>
    <w:pPr>
      <w:numPr>
        <w:ilvl w:val="1"/>
      </w:numPr>
      <w:spacing w:after="240" w:line="240" w:lineRule="auto"/>
      <w:jc w:val="center"/>
    </w:pPr>
    <w:rPr>
      <w:color w:val="000000" w:themeColor="text1" w:themeShade="84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6"/>
    <w:semiHidden/>
    <w:rPr>
      <w:color w:val="000000" w:themeColor="text1" w:themeShade="84"/>
      <w:sz w:val="28"/>
      <w:szCs w:val="28"/>
    </w:rPr>
  </w:style>
  <w:style w:type="table" w:styleId="TableGrid">
    <w:name w:val="Table Grid"/>
    <w:basedOn w:val="TableNormal"/>
    <w:unhideWhenUsed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44" w:type="dxa"/>
        <w:left w:w="115" w:type="dxa"/>
        <w:right w:w="115" w:type="dxa"/>
      </w:tblCellMar>
    </w:tblPr>
  </w:style>
  <w:style w:type="character" w:styleId="PlaceholderText">
    <w:name w:val="Placeholder Text"/>
    <w:basedOn w:val="DefaultParagraphFont"/>
    <w:semiHidden/>
    <w:qFormat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RecipientAddress">
    <w:name w:val="Recipient Address"/>
    <w:basedOn w:val="Normal"/>
    <w:uiPriority w:val="8"/>
    <w:qFormat/>
    <w:pPr>
      <w:contextualSpacing/>
    </w:pPr>
    <w:rPr>
      <w:color w:val="3F3F3F" w:themeColor="accent2"/>
    </w:rPr>
  </w:style>
  <w:style w:type="paragraph" w:styleId="Date">
    <w:name w:val="Date"/>
    <w:basedOn w:val="Normal"/>
    <w:next w:val="Normal"/>
    <w:link w:val="DateChar"/>
    <w:uiPriority w:val="5"/>
    <w:qFormat/>
  </w:style>
  <w:style w:type="character" w:customStyle="1" w:styleId="DateChar">
    <w:name w:val="Date Char"/>
    <w:basedOn w:val="DefaultParagraphFont"/>
    <w:link w:val="Date"/>
    <w:uiPriority w:val="5"/>
  </w:style>
  <w:style w:type="paragraph" w:styleId="Closing">
    <w:name w:val="Closing"/>
    <w:basedOn w:val="Normal"/>
    <w:next w:val="Signature"/>
    <w:link w:val="ClosingChar"/>
    <w:uiPriority w:val="11"/>
    <w:qFormat/>
    <w:pPr>
      <w:spacing w:after="720" w:line="240" w:lineRule="auto"/>
    </w:pPr>
  </w:style>
  <w:style w:type="character" w:customStyle="1" w:styleId="ClosingChar">
    <w:name w:val="Closing Char"/>
    <w:basedOn w:val="DefaultParagraphFont"/>
    <w:link w:val="Closing"/>
    <w:uiPriority w:val="11"/>
  </w:style>
  <w:style w:type="paragraph" w:styleId="Signature">
    <w:name w:val="Signature"/>
    <w:basedOn w:val="Normal"/>
    <w:link w:val="SignatureChar"/>
    <w:uiPriority w:val="12"/>
    <w:qFormat/>
    <w:pPr>
      <w:spacing w:after="480" w:line="240" w:lineRule="auto"/>
    </w:pPr>
  </w:style>
  <w:style w:type="paragraph" w:customStyle="1" w:styleId="CCBCC">
    <w:name w:val="CC/BCC"/>
    <w:basedOn w:val="Normal"/>
    <w:uiPriority w:val="9"/>
    <w:qFormat/>
    <w:pPr>
      <w:contextualSpacing/>
    </w:pPr>
    <w:rPr>
      <w:color w:val="595959"/>
    </w:rPr>
  </w:style>
  <w:style w:type="paragraph" w:customStyle="1" w:styleId="SidebarContactInfo">
    <w:name w:val="Sidebar Contact Info"/>
    <w:basedOn w:val="Normal"/>
    <w:uiPriority w:val="4"/>
    <w:qFormat/>
    <w:pPr>
      <w:pBdr>
        <w:bottom w:val="single" w:sz="2" w:space="1" w:color="3F3F3F" w:themeColor="accent2"/>
      </w:pBdr>
      <w:spacing w:after="0"/>
      <w:contextualSpacing/>
      <w:jc w:val="right"/>
    </w:pPr>
  </w:style>
  <w:style w:type="paragraph" w:customStyle="1" w:styleId="SidebarCompanyInfo">
    <w:name w:val="Sidebar Company Info"/>
    <w:basedOn w:val="Normal"/>
    <w:uiPriority w:val="2"/>
    <w:qFormat/>
    <w:pPr>
      <w:pBdr>
        <w:top w:val="single" w:sz="18" w:space="4" w:color="3F3F3F" w:themeColor="accent2"/>
      </w:pBdr>
      <w:spacing w:after="600"/>
      <w:contextualSpacing/>
      <w:jc w:val="right"/>
    </w:pPr>
  </w:style>
  <w:style w:type="paragraph" w:customStyle="1" w:styleId="RecipientInfo">
    <w:name w:val="Recipient Info"/>
    <w:basedOn w:val="Normal"/>
    <w:uiPriority w:val="7"/>
    <w:qFormat/>
    <w:pPr>
      <w:spacing w:after="0"/>
    </w:pPr>
  </w:style>
  <w:style w:type="character" w:customStyle="1" w:styleId="SignatureChar">
    <w:name w:val="Signature Char"/>
    <w:basedOn w:val="DefaultParagraphFont"/>
    <w:link w:val="Signature"/>
    <w:uiPriority w:val="12"/>
  </w:style>
  <w:style w:type="paragraph" w:styleId="Header">
    <w:name w:val="header"/>
    <w:basedOn w:val="Normal"/>
    <w:link w:val="HeaderChar"/>
    <w:uiPriority w:val="99"/>
    <w:unhideWhenUsed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Salutation">
    <w:name w:val="Salutation"/>
    <w:basedOn w:val="Normal"/>
    <w:next w:val="Normal"/>
    <w:link w:val="SalutationChar"/>
    <w:uiPriority w:val="10"/>
    <w:qFormat/>
  </w:style>
  <w:style w:type="character" w:customStyle="1" w:styleId="SalutationChar">
    <w:name w:val="Salutation Char"/>
    <w:basedOn w:val="DefaultParagraphFont"/>
    <w:link w:val="Salutation"/>
    <w:uiPriority w:val="10"/>
  </w:style>
  <w:style w:type="paragraph" w:customStyle="1" w:styleId="Position">
    <w:name w:val="Position"/>
    <w:basedOn w:val="Normal"/>
    <w:uiPriority w:val="13"/>
    <w:qFormat/>
    <w:pPr>
      <w:spacing w:after="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culberson\AppData\Roaming\Microsoft\Templates\Letter%20(Business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581B716A04C4E7599EEE74F569875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DAD834-6FC8-426D-B8E9-ADDD5C7EE8D9}"/>
      </w:docPartPr>
      <w:docPartBody>
        <w:p w:rsidR="00FE1455" w:rsidRDefault="00FE1455">
          <w:pPr>
            <w:pStyle w:val="5581B716A04C4E7599EEE74F56987546"/>
          </w:pPr>
          <w:r>
            <w:t>CC/BCC Block:</w:t>
          </w:r>
        </w:p>
      </w:docPartBody>
    </w:docPart>
    <w:docPart>
      <w:docPartPr>
        <w:name w:val="8654EE735AF543F9BBE185706E636B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C31FA0-41E6-4773-AA69-EFC3CF1CF4D6}"/>
      </w:docPartPr>
      <w:docPartBody>
        <w:p w:rsidR="00FE1455" w:rsidRDefault="00FE1455">
          <w:pPr>
            <w:pStyle w:val="8654EE735AF543F9BBE185706E636B1C"/>
          </w:pPr>
          <w:r>
            <w:t>Enclosure:</w:t>
          </w:r>
        </w:p>
      </w:docPartBody>
    </w:docPart>
    <w:docPart>
      <w:docPartPr>
        <w:name w:val="3E5E44B70BB34767BA1E271C208D86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0B49E-9560-4949-8919-E2DEE3FAF040}"/>
      </w:docPartPr>
      <w:docPartBody>
        <w:p w:rsidR="00FE1455" w:rsidRDefault="00FE1455">
          <w:pPr>
            <w:pStyle w:val="3E5E44B70BB34767BA1E271C208D865D"/>
          </w:pPr>
          <w:r>
            <w:t>Sincerely,</w:t>
          </w:r>
        </w:p>
      </w:docPartBody>
    </w:docPart>
    <w:docPart>
      <w:docPartPr>
        <w:name w:val="29B82054931B4EE6BB7A4DD3CE187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F8442-4F0A-411B-A05B-D6AD21D362F7}"/>
      </w:docPartPr>
      <w:docPartBody>
        <w:p w:rsidR="00FE1455" w:rsidRDefault="00FE1455">
          <w:pPr>
            <w:pStyle w:val="29B82054931B4EE6BB7A4DD3CE187AA0"/>
          </w:pPr>
          <w:r>
            <w:t>[Your Name]</w:t>
          </w:r>
        </w:p>
      </w:docPartBody>
    </w:docPart>
    <w:docPart>
      <w:docPartPr>
        <w:name w:val="34623A9BB1F7430DA70BBCAF011C3A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107575-168D-4436-B131-6892BB52C10C}"/>
      </w:docPartPr>
      <w:docPartBody>
        <w:p w:rsidR="00FE1455" w:rsidRDefault="00FE1455">
          <w:pPr>
            <w:pStyle w:val="34623A9BB1F7430DA70BBCAF011C3A1B"/>
          </w:pPr>
          <w:r>
            <w:t>Position</w:t>
          </w:r>
        </w:p>
      </w:docPartBody>
    </w:docPart>
    <w:docPart>
      <w:docPartPr>
        <w:name w:val="75C41866C51F4769A30F204A5E8DBD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F47FFF-BE18-46BF-8F84-DD5F9BEE2C62}"/>
      </w:docPartPr>
      <w:docPartBody>
        <w:p w:rsidR="00FE1455" w:rsidRDefault="00FE1455">
          <w:pPr>
            <w:pStyle w:val="75C41866C51F4769A30F204A5E8DBD8B"/>
          </w:pPr>
          <w:r>
            <w:t>Company Name</w:t>
          </w:r>
        </w:p>
      </w:docPartBody>
    </w:docPart>
    <w:docPart>
      <w:docPartPr>
        <w:name w:val="8B654BC1F77D4D1E9BFFD5D1FD384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EC523B-6534-4C5D-8FD6-0838F828BCD2}"/>
      </w:docPartPr>
      <w:docPartBody>
        <w:p w:rsidR="00FE1455" w:rsidRDefault="00FE1455">
          <w:pPr>
            <w:pStyle w:val="8B654BC1F77D4D1E9BFFD5D1FD38472B"/>
          </w:pPr>
          <w:r>
            <w:t>[Your Name]</w:t>
          </w:r>
        </w:p>
      </w:docPartBody>
    </w:docPart>
    <w:docPart>
      <w:docPartPr>
        <w:name w:val="85E36B36242E4016A04575790C069E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42D3A-6D09-490A-8BC9-75529E498A70}"/>
      </w:docPartPr>
      <w:docPartBody>
        <w:p w:rsidR="00FE1455" w:rsidRDefault="00FE1455">
          <w:pPr>
            <w:pStyle w:val="85E36B36242E4016A04575790C069E8F"/>
          </w:pPr>
          <w:r>
            <w:t>Company Name</w:t>
          </w:r>
        </w:p>
      </w:docPartBody>
    </w:docPart>
    <w:docPart>
      <w:docPartPr>
        <w:name w:val="2CB33E46335347A1934A4FC3C957AF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A7152E-3D9B-4F3A-8B88-48DCF884C35A}"/>
      </w:docPartPr>
      <w:docPartBody>
        <w:p w:rsidR="00FE1455" w:rsidRDefault="00FE1455">
          <w:pPr>
            <w:pStyle w:val="2CB33E46335347A1934A4FC3C957AF71"/>
          </w:pPr>
          <w:r>
            <w:t>Company Address</w:t>
          </w:r>
        </w:p>
      </w:docPartBody>
    </w:docPart>
    <w:docPart>
      <w:docPartPr>
        <w:name w:val="BEA37311CDB0452FBD82197F90D964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EDD49A-5D3E-40A5-AB9D-78FD9E1B7C9D}"/>
      </w:docPartPr>
      <w:docPartBody>
        <w:p w:rsidR="00FE1455" w:rsidRDefault="00FE1455">
          <w:pPr>
            <w:pStyle w:val="BEA37311CDB0452FBD82197F90D964DA"/>
          </w:pPr>
          <w:r>
            <w:t>Telephone</w:t>
          </w:r>
        </w:p>
      </w:docPartBody>
    </w:docPart>
    <w:docPart>
      <w:docPartPr>
        <w:name w:val="C1461D67381948D7A541AE7863AE56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350C5-606A-47EE-B8B0-2512F002BD01}"/>
      </w:docPartPr>
      <w:docPartBody>
        <w:p w:rsidR="00FE1455" w:rsidRDefault="00FE1455">
          <w:pPr>
            <w:pStyle w:val="C1461D67381948D7A541AE7863AE560A"/>
          </w:pPr>
          <w:r>
            <w:t>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455"/>
    <w:rsid w:val="008E7403"/>
    <w:rsid w:val="009453D2"/>
    <w:rsid w:val="00FE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5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5"/>
    <w:qFormat/>
    <w:pPr>
      <w:spacing w:after="200" w:line="276" w:lineRule="auto"/>
    </w:pPr>
    <w:rPr>
      <w:color w:val="000000" w:themeColor="text1"/>
      <w:sz w:val="24"/>
      <w:szCs w:val="24"/>
    </w:rPr>
  </w:style>
  <w:style w:type="character" w:customStyle="1" w:styleId="DateChar">
    <w:name w:val="Date Char"/>
    <w:basedOn w:val="DefaultParagraphFont"/>
    <w:link w:val="Date"/>
    <w:uiPriority w:val="5"/>
    <w:rPr>
      <w:color w:val="000000" w:themeColor="text1"/>
      <w:sz w:val="24"/>
      <w:szCs w:val="24"/>
    </w:rPr>
  </w:style>
  <w:style w:type="paragraph" w:customStyle="1" w:styleId="5581B716A04C4E7599EEE74F56987546">
    <w:name w:val="5581B716A04C4E7599EEE74F56987546"/>
  </w:style>
  <w:style w:type="paragraph" w:customStyle="1" w:styleId="8654EE735AF543F9BBE185706E636B1C">
    <w:name w:val="8654EE735AF543F9BBE185706E636B1C"/>
  </w:style>
  <w:style w:type="paragraph" w:customStyle="1" w:styleId="3E5E44B70BB34767BA1E271C208D865D">
    <w:name w:val="3E5E44B70BB34767BA1E271C208D865D"/>
  </w:style>
  <w:style w:type="paragraph" w:customStyle="1" w:styleId="29B82054931B4EE6BB7A4DD3CE187AA0">
    <w:name w:val="29B82054931B4EE6BB7A4DD3CE187AA0"/>
  </w:style>
  <w:style w:type="paragraph" w:customStyle="1" w:styleId="34623A9BB1F7430DA70BBCAF011C3A1B">
    <w:name w:val="34623A9BB1F7430DA70BBCAF011C3A1B"/>
  </w:style>
  <w:style w:type="paragraph" w:customStyle="1" w:styleId="75C41866C51F4769A30F204A5E8DBD8B">
    <w:name w:val="75C41866C51F4769A30F204A5E8DBD8B"/>
  </w:style>
  <w:style w:type="paragraph" w:customStyle="1" w:styleId="8B654BC1F77D4D1E9BFFD5D1FD38472B">
    <w:name w:val="8B654BC1F77D4D1E9BFFD5D1FD38472B"/>
  </w:style>
  <w:style w:type="paragraph" w:customStyle="1" w:styleId="85E36B36242E4016A04575790C069E8F">
    <w:name w:val="85E36B36242E4016A04575790C069E8F"/>
  </w:style>
  <w:style w:type="paragraph" w:customStyle="1" w:styleId="2CB33E46335347A1934A4FC3C957AF71">
    <w:name w:val="2CB33E46335347A1934A4FC3C957AF71"/>
  </w:style>
  <w:style w:type="paragraph" w:customStyle="1" w:styleId="BEA37311CDB0452FBD82197F90D964DA">
    <w:name w:val="BEA37311CDB0452FBD82197F90D964DA"/>
  </w:style>
  <w:style w:type="paragraph" w:customStyle="1" w:styleId="C1461D67381948D7A541AE7863AE560A">
    <w:name w:val="C1461D67381948D7A541AE7863AE56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Custom Theme">
  <a:themeElements>
    <a:clrScheme name="Custom 7">
      <a:dk1>
        <a:sysClr val="windowText" lastClr="000000"/>
      </a:dk1>
      <a:lt1>
        <a:sysClr val="window" lastClr="FFFFFF"/>
      </a:lt1>
      <a:dk2>
        <a:srgbClr val="1F497D"/>
      </a:dk2>
      <a:lt2>
        <a:srgbClr val="FAF3E8"/>
      </a:lt2>
      <a:accent1>
        <a:srgbClr val="5C83B4"/>
      </a:accent1>
      <a:accent2>
        <a:srgbClr val="3F3F3F"/>
      </a:accent2>
      <a:accent3>
        <a:srgbClr val="9DBB61"/>
      </a:accent3>
      <a:accent4>
        <a:srgbClr val="8066A0"/>
      </a:accent4>
      <a:accent5>
        <a:srgbClr val="4BACC6"/>
      </a:accent5>
      <a:accent6>
        <a:srgbClr val="F59D56"/>
      </a:accent6>
      <a:hlink>
        <a:srgbClr val="0000FF"/>
      </a:hlink>
      <a:folHlink>
        <a:srgbClr val="800080"/>
      </a:folHlink>
    </a:clrScheme>
    <a:fontScheme name="Office Fonts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 Effects">
      <a: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65000"/>
                <a:shade val="100000"/>
                <a:satMod val="133000"/>
              </a:schemeClr>
            </a:gs>
            <a:gs pos="15000">
              <a:schemeClr val="phClr">
                <a:tint val="50000"/>
                <a:shade val="100000"/>
                <a:satMod val="140000"/>
              </a:schemeClr>
            </a:gs>
            <a:gs pos="100000">
              <a:schemeClr val="phClr">
                <a:tint val="10000"/>
                <a:shade val="100000"/>
                <a:satMod val="13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75000"/>
                <a:satMod val="160000"/>
              </a:schemeClr>
            </a:gs>
            <a:gs pos="62000">
              <a:schemeClr val="phClr">
                <a:tint val="100000"/>
                <a:shade val="100000"/>
                <a:satMod val="125000"/>
              </a:schemeClr>
            </a:gs>
            <a:gs pos="100000">
              <a:schemeClr val="phClr">
                <a:tint val="80000"/>
                <a:shade val="100000"/>
                <a:satMod val="140000"/>
              </a:schemeClr>
            </a:gs>
          </a:gsLst>
          <a:lin ang="16200000" scaled="1"/>
        </a:gradFill>
      </a:fillStyleLst>
      <a:lnStyleLst>
        <a:ln w="12700">
          <a:solidFill>
            <a:schemeClr val="phClr"/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61176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40000">
              <a:schemeClr val="phClr">
                <a:tint val="100000"/>
                <a:shade val="70000"/>
                <a:satMod val="145000"/>
              </a:schemeClr>
            </a:gs>
            <a:gs pos="100000">
              <a:schemeClr val="phClr">
                <a:tint val="85000"/>
                <a:shade val="100000"/>
                <a:satMod val="15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30000">
              <a:schemeClr val="phClr">
                <a:tint val="100000"/>
                <a:shade val="65000"/>
                <a:satMod val="155000"/>
              </a:schemeClr>
            </a:gs>
            <a:gs pos="100000">
              <a:schemeClr val="phClr">
                <a:tint val="60000"/>
                <a:shade val="10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CustomProps>
  <Organization>Advanced Power</Organization>
  <Fax/>
  <Phone/>
  <Email/>
</CustomProps>
</file>

<file path=customXml/itemProps1.xml><?xml version="1.0" encoding="utf-8"?>
<ds:datastoreItem xmlns:ds="http://schemas.openxmlformats.org/officeDocument/2006/customXml" ds:itemID="{32F3206B-0766-4585-95D1-9B8D6B2E74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332E6C-8EB7-4DA9-9D12-558EBCE26A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(Business design)</Template>
  <TotalTime>6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cp:lastModifiedBy>JC Culberson</cp:lastModifiedBy>
  <cp:revision>9</cp:revision>
  <cp:lastPrinted>2006-08-01T17:47:00Z</cp:lastPrinted>
  <dcterms:created xsi:type="dcterms:W3CDTF">2023-01-17T18:25:00Z</dcterms:created>
  <dcterms:modified xsi:type="dcterms:W3CDTF">2023-01-24T16:09:00Z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TC100670389990</vt:lpwstr>
  </property>
</Properties>
</file>